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360D5A" w:rsidP="00ED4BCC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498729" cy="628650"/>
            <wp:effectExtent l="0" t="0" r="0" b="0"/>
            <wp:docPr id="1" name="Рисунок 6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ED4BCC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 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E56379">
        <w:rPr>
          <w:b/>
          <w:sz w:val="28"/>
          <w:szCs w:val="28"/>
          <w:u w:val="single"/>
        </w:rPr>
        <w:t>20.09</w:t>
      </w:r>
      <w:bookmarkStart w:id="0" w:name="_GoBack"/>
      <w:bookmarkEnd w:id="0"/>
      <w:r>
        <w:rPr>
          <w:b/>
          <w:sz w:val="28"/>
          <w:szCs w:val="28"/>
          <w:u w:val="single"/>
        </w:rPr>
        <w:t>.201</w:t>
      </w:r>
      <w:r w:rsidR="00EE6E2E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 № </w:t>
      </w:r>
      <w:r w:rsidR="00E56379">
        <w:rPr>
          <w:b/>
          <w:sz w:val="28"/>
          <w:szCs w:val="28"/>
          <w:u w:val="single"/>
        </w:rPr>
        <w:t>211</w:t>
      </w:r>
      <w:r w:rsidR="00ED4BCC">
        <w:rPr>
          <w:b/>
          <w:sz w:val="28"/>
          <w:szCs w:val="28"/>
          <w:u w:val="single"/>
        </w:rPr>
        <w:t xml:space="preserve"> п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3"/>
      </w:tblGrid>
      <w:tr w:rsidR="00E662F3" w:rsidRPr="00751F5F" w:rsidTr="00FB0152">
        <w:trPr>
          <w:trHeight w:val="863"/>
        </w:trPr>
        <w:tc>
          <w:tcPr>
            <w:tcW w:w="4983" w:type="dxa"/>
          </w:tcPr>
          <w:tbl>
            <w:tblPr>
              <w:tblStyle w:val="a5"/>
              <w:tblW w:w="4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06"/>
            </w:tblGrid>
            <w:tr w:rsidR="00291600" w:rsidTr="00291600">
              <w:tc>
                <w:tcPr>
                  <w:tcW w:w="4106" w:type="dxa"/>
                </w:tcPr>
                <w:p w:rsidR="00291600" w:rsidRPr="00291600" w:rsidRDefault="00291600" w:rsidP="00A84A70">
                  <w:pPr>
                    <w:jc w:val="both"/>
                    <w:rPr>
                      <w:sz w:val="20"/>
                      <w:szCs w:val="20"/>
                    </w:rPr>
                  </w:pPr>
                  <w:r w:rsidRPr="00291600">
                    <w:rPr>
                      <w:sz w:val="20"/>
                      <w:szCs w:val="20"/>
                    </w:rPr>
                    <w:t>Об утверждении Порядка осуществления внутренне</w:t>
                  </w:r>
                  <w:r w:rsidR="004C4405">
                    <w:rPr>
                      <w:sz w:val="20"/>
                      <w:szCs w:val="20"/>
                    </w:rPr>
                    <w:t>го</w:t>
                  </w:r>
                  <w:r w:rsidRPr="00291600">
                    <w:rPr>
                      <w:sz w:val="20"/>
                      <w:szCs w:val="20"/>
                    </w:rPr>
                    <w:t xml:space="preserve"> муниципально</w:t>
                  </w:r>
                  <w:r w:rsidR="004C4405">
                    <w:rPr>
                      <w:sz w:val="20"/>
                      <w:szCs w:val="20"/>
                    </w:rPr>
                    <w:t>го</w:t>
                  </w:r>
                  <w:r w:rsidRPr="00291600">
                    <w:rPr>
                      <w:sz w:val="20"/>
                      <w:szCs w:val="20"/>
                    </w:rPr>
                    <w:t xml:space="preserve"> финансово</w:t>
                  </w:r>
                  <w:r w:rsidR="004C4405">
                    <w:rPr>
                      <w:sz w:val="20"/>
                      <w:szCs w:val="20"/>
                    </w:rPr>
                    <w:t>го</w:t>
                  </w:r>
                  <w:r w:rsidRPr="00291600">
                    <w:rPr>
                      <w:sz w:val="20"/>
                      <w:szCs w:val="20"/>
                    </w:rPr>
                    <w:t xml:space="preserve"> контрол</w:t>
                  </w:r>
                  <w:r w:rsidR="004C4405">
                    <w:rPr>
                      <w:sz w:val="20"/>
                      <w:szCs w:val="20"/>
                    </w:rPr>
                    <w:t>я</w:t>
                  </w:r>
                  <w:r w:rsidR="004C4405" w:rsidRPr="00291600">
                    <w:rPr>
                      <w:sz w:val="20"/>
                      <w:szCs w:val="20"/>
                    </w:rPr>
                    <w:t xml:space="preserve"> </w:t>
                  </w:r>
                  <w:r w:rsidR="00330208">
                    <w:rPr>
                      <w:sz w:val="20"/>
                      <w:szCs w:val="20"/>
                    </w:rPr>
                    <w:t>Администраци</w:t>
                  </w:r>
                  <w:r w:rsidR="00A84A70">
                    <w:rPr>
                      <w:sz w:val="20"/>
                      <w:szCs w:val="20"/>
                    </w:rPr>
                    <w:t>ей</w:t>
                  </w:r>
                  <w:r w:rsidR="004C4405" w:rsidRPr="00291600">
                    <w:rPr>
                      <w:sz w:val="20"/>
                      <w:szCs w:val="20"/>
                    </w:rPr>
                    <w:t xml:space="preserve"> муниципально</w:t>
                  </w:r>
                  <w:r w:rsidR="00330208">
                    <w:rPr>
                      <w:sz w:val="20"/>
                      <w:szCs w:val="20"/>
                    </w:rPr>
                    <w:t>го</w:t>
                  </w:r>
                  <w:r w:rsidR="004C4405" w:rsidRPr="00291600">
                    <w:rPr>
                      <w:sz w:val="20"/>
                      <w:szCs w:val="20"/>
                    </w:rPr>
                    <w:t xml:space="preserve"> район</w:t>
                  </w:r>
                  <w:r w:rsidR="00330208">
                    <w:rPr>
                      <w:sz w:val="20"/>
                      <w:szCs w:val="20"/>
                    </w:rPr>
                    <w:t>а</w:t>
                  </w:r>
                  <w:r w:rsidR="004C4405" w:rsidRPr="00291600">
                    <w:rPr>
                      <w:sz w:val="20"/>
                      <w:szCs w:val="20"/>
                    </w:rPr>
                    <w:t xml:space="preserve"> «Заполярный район» </w:t>
                  </w:r>
                </w:p>
              </w:tc>
            </w:tr>
          </w:tbl>
          <w:p w:rsidR="00E662F3" w:rsidRPr="00EE6E2E" w:rsidRDefault="00E662F3" w:rsidP="009F0FA5">
            <w:pPr>
              <w:jc w:val="both"/>
              <w:rPr>
                <w:sz w:val="22"/>
                <w:szCs w:val="22"/>
              </w:rPr>
            </w:pPr>
          </w:p>
        </w:tc>
      </w:tr>
    </w:tbl>
    <w:p w:rsidR="00291600" w:rsidRDefault="00291600" w:rsidP="00E72C2E">
      <w:pPr>
        <w:jc w:val="both"/>
        <w:rPr>
          <w:sz w:val="28"/>
          <w:szCs w:val="28"/>
        </w:rPr>
      </w:pPr>
    </w:p>
    <w:p w:rsidR="00E72C2E" w:rsidRPr="00291600" w:rsidRDefault="00AB0F7B" w:rsidP="00291600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>В соответствии с</w:t>
      </w:r>
      <w:r w:rsidR="00541652">
        <w:rPr>
          <w:sz w:val="26"/>
          <w:szCs w:val="26"/>
        </w:rPr>
        <w:t xml:space="preserve"> частью</w:t>
      </w:r>
      <w:r w:rsidR="00541652" w:rsidRPr="00BB4CE2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стать</w:t>
      </w:r>
      <w:r w:rsidR="00541652">
        <w:rPr>
          <w:sz w:val="26"/>
          <w:szCs w:val="26"/>
        </w:rPr>
        <w:t>и</w:t>
      </w:r>
      <w:r w:rsidR="00E72C2E" w:rsidRPr="00BB4CE2">
        <w:rPr>
          <w:sz w:val="26"/>
          <w:szCs w:val="26"/>
        </w:rPr>
        <w:t xml:space="preserve"> 269.2 Бюджетного</w:t>
      </w:r>
      <w:r w:rsidR="00291600">
        <w:rPr>
          <w:sz w:val="26"/>
          <w:szCs w:val="26"/>
        </w:rPr>
        <w:t xml:space="preserve"> кодекса Российской Федерации,</w:t>
      </w:r>
      <w:r>
        <w:rPr>
          <w:sz w:val="26"/>
          <w:szCs w:val="26"/>
        </w:rPr>
        <w:t xml:space="preserve"> частью 11</w:t>
      </w:r>
      <w:r w:rsidR="00291600">
        <w:rPr>
          <w:sz w:val="26"/>
          <w:szCs w:val="26"/>
        </w:rPr>
        <w:t xml:space="preserve"> </w:t>
      </w:r>
      <w:r w:rsidR="00E72C2E" w:rsidRPr="00BB4CE2">
        <w:rPr>
          <w:sz w:val="26"/>
          <w:szCs w:val="26"/>
        </w:rPr>
        <w:t xml:space="preserve">статьи 99 Федерального закона от 05.04.2013 N 44-ФЗ </w:t>
      </w:r>
      <w:r w:rsidR="00541652">
        <w:rPr>
          <w:sz w:val="26"/>
          <w:szCs w:val="26"/>
        </w:rPr>
        <w:t xml:space="preserve">                 «</w:t>
      </w:r>
      <w:r w:rsidR="00E72C2E" w:rsidRPr="00BB4CE2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41652">
        <w:rPr>
          <w:sz w:val="26"/>
          <w:szCs w:val="26"/>
        </w:rPr>
        <w:t>»</w:t>
      </w:r>
      <w:r w:rsidR="0079385A">
        <w:rPr>
          <w:sz w:val="26"/>
          <w:szCs w:val="26"/>
        </w:rPr>
        <w:t>,</w:t>
      </w:r>
      <w:r w:rsidR="008A5E2E" w:rsidRPr="00BB4CE2">
        <w:rPr>
          <w:sz w:val="26"/>
          <w:szCs w:val="26"/>
        </w:rPr>
        <w:t xml:space="preserve"> </w:t>
      </w:r>
      <w:r w:rsidR="00E72C2E" w:rsidRPr="00BB4CE2">
        <w:rPr>
          <w:sz w:val="26"/>
          <w:szCs w:val="26"/>
        </w:rPr>
        <w:t>Администрация муниципаль</w:t>
      </w:r>
      <w:r w:rsidR="00291600">
        <w:rPr>
          <w:sz w:val="26"/>
          <w:szCs w:val="26"/>
        </w:rPr>
        <w:t xml:space="preserve">ного района «Заполярный район» </w:t>
      </w:r>
      <w:r w:rsidR="00541652">
        <w:rPr>
          <w:sz w:val="26"/>
          <w:szCs w:val="26"/>
        </w:rPr>
        <w:t>ПОСТАНОВЛЯЕТ</w:t>
      </w:r>
      <w:r w:rsidR="00E72C2E" w:rsidRPr="00BB4CE2">
        <w:rPr>
          <w:sz w:val="26"/>
          <w:szCs w:val="26"/>
        </w:rPr>
        <w:t>:</w:t>
      </w:r>
    </w:p>
    <w:p w:rsidR="00BA17DC" w:rsidRPr="00BB4CE2" w:rsidRDefault="00BA17DC" w:rsidP="00E72C2E">
      <w:pPr>
        <w:jc w:val="both"/>
        <w:rPr>
          <w:sz w:val="26"/>
          <w:szCs w:val="26"/>
        </w:rPr>
      </w:pPr>
    </w:p>
    <w:p w:rsidR="00E72C2E" w:rsidRPr="00BB4CE2" w:rsidRDefault="00E72C2E" w:rsidP="00AB0F7B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B4CE2">
        <w:rPr>
          <w:sz w:val="26"/>
          <w:szCs w:val="26"/>
        </w:rPr>
        <w:t>Утвердить прилагаемый Порядок осуществления внутренне</w:t>
      </w:r>
      <w:r w:rsidR="004C4405">
        <w:rPr>
          <w:sz w:val="26"/>
          <w:szCs w:val="26"/>
        </w:rPr>
        <w:t>го</w:t>
      </w:r>
      <w:r w:rsidRPr="00BB4CE2">
        <w:rPr>
          <w:sz w:val="26"/>
          <w:szCs w:val="26"/>
        </w:rPr>
        <w:t xml:space="preserve"> </w:t>
      </w:r>
      <w:r w:rsidR="004C4405">
        <w:rPr>
          <w:sz w:val="26"/>
          <w:szCs w:val="26"/>
        </w:rPr>
        <w:t xml:space="preserve">муниципального </w:t>
      </w:r>
      <w:r w:rsidRPr="00BB4CE2">
        <w:rPr>
          <w:sz w:val="26"/>
          <w:szCs w:val="26"/>
        </w:rPr>
        <w:t>финансово</w:t>
      </w:r>
      <w:r w:rsidR="004C4405">
        <w:rPr>
          <w:sz w:val="26"/>
          <w:szCs w:val="26"/>
        </w:rPr>
        <w:t>го</w:t>
      </w:r>
      <w:r w:rsidRPr="00BB4CE2">
        <w:rPr>
          <w:sz w:val="26"/>
          <w:szCs w:val="26"/>
        </w:rPr>
        <w:t xml:space="preserve"> контрол</w:t>
      </w:r>
      <w:r w:rsidR="004C4405">
        <w:rPr>
          <w:sz w:val="26"/>
          <w:szCs w:val="26"/>
        </w:rPr>
        <w:t>я</w:t>
      </w:r>
      <w:r w:rsidRPr="00BB4CE2">
        <w:rPr>
          <w:sz w:val="26"/>
          <w:szCs w:val="26"/>
        </w:rPr>
        <w:t xml:space="preserve"> </w:t>
      </w:r>
      <w:r w:rsidR="00541652" w:rsidRPr="00BB4CE2">
        <w:rPr>
          <w:sz w:val="26"/>
          <w:szCs w:val="26"/>
        </w:rPr>
        <w:t>Администраци</w:t>
      </w:r>
      <w:r w:rsidR="00A84A70">
        <w:rPr>
          <w:sz w:val="26"/>
          <w:szCs w:val="26"/>
        </w:rPr>
        <w:t>ей</w:t>
      </w:r>
      <w:r w:rsidR="00541652" w:rsidRPr="00BB4CE2">
        <w:rPr>
          <w:sz w:val="26"/>
          <w:szCs w:val="26"/>
        </w:rPr>
        <w:t xml:space="preserve"> муниципального района «Заполярный район»</w:t>
      </w:r>
      <w:r w:rsidR="004C4405">
        <w:rPr>
          <w:sz w:val="26"/>
          <w:szCs w:val="26"/>
        </w:rPr>
        <w:t xml:space="preserve"> </w:t>
      </w:r>
      <w:r w:rsidR="004C4405" w:rsidRPr="00BB4CE2">
        <w:rPr>
          <w:sz w:val="26"/>
          <w:szCs w:val="26"/>
        </w:rPr>
        <w:t>(далее-Порядок)</w:t>
      </w:r>
      <w:r w:rsidR="004C4405">
        <w:rPr>
          <w:sz w:val="26"/>
          <w:szCs w:val="26"/>
        </w:rPr>
        <w:t>.</w:t>
      </w:r>
    </w:p>
    <w:p w:rsidR="00BA17DC" w:rsidRPr="00BB4CE2" w:rsidRDefault="00AC5AE4" w:rsidP="00AB0F7B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Признать утратившими силу следующие постановления </w:t>
      </w:r>
      <w:r w:rsidRPr="00BB4CE2">
        <w:rPr>
          <w:sz w:val="26"/>
          <w:szCs w:val="26"/>
        </w:rPr>
        <w:t>Администрации муниципального района «Заполярный район»</w:t>
      </w:r>
      <w:r>
        <w:rPr>
          <w:sz w:val="26"/>
          <w:szCs w:val="26"/>
        </w:rPr>
        <w:t>:</w:t>
      </w:r>
      <w:r w:rsidR="006B5249" w:rsidRPr="00BB4CE2">
        <w:rPr>
          <w:sz w:val="26"/>
          <w:szCs w:val="26"/>
        </w:rPr>
        <w:t xml:space="preserve"> </w:t>
      </w:r>
    </w:p>
    <w:p w:rsidR="006B5249" w:rsidRPr="00BB4CE2" w:rsidRDefault="00BA17DC" w:rsidP="00AB0F7B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B4CE2">
        <w:rPr>
          <w:sz w:val="26"/>
          <w:szCs w:val="26"/>
        </w:rPr>
        <w:t xml:space="preserve">1) </w:t>
      </w:r>
      <w:r w:rsidR="006B5249" w:rsidRPr="00BB4CE2">
        <w:rPr>
          <w:sz w:val="26"/>
          <w:szCs w:val="26"/>
        </w:rPr>
        <w:t>от</w:t>
      </w:r>
      <w:r w:rsidRPr="00BB4CE2">
        <w:rPr>
          <w:sz w:val="26"/>
          <w:szCs w:val="26"/>
        </w:rPr>
        <w:t xml:space="preserve"> 10.02.2009 № 121 </w:t>
      </w:r>
      <w:proofErr w:type="gramStart"/>
      <w:r w:rsidR="006B5249" w:rsidRPr="00BB4CE2">
        <w:rPr>
          <w:sz w:val="26"/>
          <w:szCs w:val="26"/>
        </w:rPr>
        <w:t>п</w:t>
      </w:r>
      <w:proofErr w:type="gramEnd"/>
      <w:r w:rsidR="006B5249" w:rsidRPr="00BB4CE2">
        <w:rPr>
          <w:sz w:val="26"/>
          <w:szCs w:val="26"/>
        </w:rPr>
        <w:t xml:space="preserve"> «Об утверждении Порядка применения мер принуждения к нарушителям бюджетного законодательства при использовании средств бюджета муниципального образования «</w:t>
      </w:r>
      <w:r w:rsidR="00291600">
        <w:rPr>
          <w:sz w:val="26"/>
          <w:szCs w:val="26"/>
        </w:rPr>
        <w:t>м</w:t>
      </w:r>
      <w:r w:rsidR="006B5249" w:rsidRPr="00BB4CE2">
        <w:rPr>
          <w:sz w:val="26"/>
          <w:szCs w:val="26"/>
        </w:rPr>
        <w:t>униципальный район «Заполярный район»</w:t>
      </w:r>
      <w:r w:rsidRPr="00BB4CE2">
        <w:rPr>
          <w:sz w:val="26"/>
          <w:szCs w:val="26"/>
        </w:rPr>
        <w:t>;</w:t>
      </w:r>
    </w:p>
    <w:p w:rsidR="00BA17DC" w:rsidRDefault="00BA17DC" w:rsidP="00AB0F7B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B4CE2">
        <w:rPr>
          <w:sz w:val="26"/>
          <w:szCs w:val="26"/>
        </w:rPr>
        <w:t xml:space="preserve">2) от </w:t>
      </w:r>
      <w:r w:rsidR="00AB0F7B">
        <w:rPr>
          <w:sz w:val="26"/>
          <w:szCs w:val="26"/>
        </w:rPr>
        <w:t>23.05.2012</w:t>
      </w:r>
      <w:r w:rsidRPr="00BB4CE2">
        <w:rPr>
          <w:sz w:val="26"/>
          <w:szCs w:val="26"/>
        </w:rPr>
        <w:t xml:space="preserve"> № </w:t>
      </w:r>
      <w:r w:rsidR="00AB0F7B">
        <w:rPr>
          <w:sz w:val="26"/>
          <w:szCs w:val="26"/>
        </w:rPr>
        <w:t>1011</w:t>
      </w:r>
      <w:r w:rsidRPr="00BB4CE2">
        <w:rPr>
          <w:sz w:val="26"/>
          <w:szCs w:val="26"/>
        </w:rPr>
        <w:t xml:space="preserve"> </w:t>
      </w:r>
      <w:proofErr w:type="gramStart"/>
      <w:r w:rsidRPr="00BB4CE2">
        <w:rPr>
          <w:sz w:val="26"/>
          <w:szCs w:val="26"/>
        </w:rPr>
        <w:t>п</w:t>
      </w:r>
      <w:proofErr w:type="gramEnd"/>
      <w:r w:rsidRPr="00BB4CE2">
        <w:rPr>
          <w:sz w:val="26"/>
          <w:szCs w:val="26"/>
        </w:rPr>
        <w:t xml:space="preserve"> «</w:t>
      </w:r>
      <w:r w:rsidR="00AB0F7B">
        <w:rPr>
          <w:sz w:val="26"/>
          <w:szCs w:val="26"/>
        </w:rPr>
        <w:t xml:space="preserve">Об утверждении новой редакции </w:t>
      </w:r>
      <w:r w:rsidRPr="00BB4CE2">
        <w:rPr>
          <w:sz w:val="26"/>
          <w:szCs w:val="26"/>
        </w:rPr>
        <w:t>Порядка осу</w:t>
      </w:r>
      <w:r w:rsidR="00AB0F7B">
        <w:rPr>
          <w:sz w:val="26"/>
          <w:szCs w:val="26"/>
        </w:rPr>
        <w:t>ществления финансового контроля</w:t>
      </w:r>
      <w:r w:rsidRPr="00BB4CE2">
        <w:rPr>
          <w:sz w:val="26"/>
          <w:szCs w:val="26"/>
        </w:rPr>
        <w:t xml:space="preserve"> Администраци</w:t>
      </w:r>
      <w:r w:rsidR="00AB0F7B">
        <w:rPr>
          <w:sz w:val="26"/>
          <w:szCs w:val="26"/>
        </w:rPr>
        <w:t>ей</w:t>
      </w:r>
      <w:r w:rsidRPr="00BB4CE2">
        <w:rPr>
          <w:sz w:val="26"/>
          <w:szCs w:val="26"/>
        </w:rPr>
        <w:t xml:space="preserve"> муниципального образования «Муниципальный район «Заполярный район».</w:t>
      </w:r>
    </w:p>
    <w:p w:rsidR="00AC5AE4" w:rsidRPr="00AC5AE4" w:rsidRDefault="00AC5AE4" w:rsidP="00AC5AE4">
      <w:pPr>
        <w:pStyle w:val="a6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AC5AE4">
        <w:rPr>
          <w:sz w:val="26"/>
          <w:szCs w:val="26"/>
        </w:rPr>
        <w:t>Отделу делопроизводства и документооборота Администрации муниципального района «Заполярный район» (</w:t>
      </w:r>
      <w:proofErr w:type="spellStart"/>
      <w:r w:rsidRPr="00AC5AE4">
        <w:rPr>
          <w:sz w:val="26"/>
          <w:szCs w:val="26"/>
        </w:rPr>
        <w:t>Бабикова</w:t>
      </w:r>
      <w:proofErr w:type="spellEnd"/>
      <w:r w:rsidRPr="00AC5AE4">
        <w:rPr>
          <w:sz w:val="26"/>
          <w:szCs w:val="26"/>
        </w:rPr>
        <w:t xml:space="preserve"> Ю.Н.) ознакомить</w:t>
      </w:r>
      <w:r>
        <w:rPr>
          <w:sz w:val="26"/>
          <w:szCs w:val="26"/>
        </w:rPr>
        <w:t xml:space="preserve"> </w:t>
      </w:r>
      <w:r w:rsidRPr="00AC5AE4">
        <w:rPr>
          <w:sz w:val="26"/>
          <w:szCs w:val="26"/>
        </w:rPr>
        <w:t>с настоящим постановлением руководителей структурных подразделений, обладающих правами юридического лица, посредством системы электронного документооборота, направить копии настоящего постановления руководителям муниципальных учреждений, муниципальных предприятий Заполярного района.</w:t>
      </w:r>
    </w:p>
    <w:p w:rsidR="00E72C2E" w:rsidRPr="00BB4CE2" w:rsidRDefault="00AC5AE4" w:rsidP="00AB0F7B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E72C2E" w:rsidRPr="00BB4CE2">
        <w:rPr>
          <w:sz w:val="26"/>
          <w:szCs w:val="26"/>
        </w:rPr>
        <w:t>астоящее постановление вступает в силу со дня его официального опубликования</w:t>
      </w:r>
      <w:r w:rsidR="00613E3E">
        <w:rPr>
          <w:sz w:val="26"/>
          <w:szCs w:val="26"/>
        </w:rPr>
        <w:t xml:space="preserve"> и подлежит размещению на официальном сайте муниципального образования «Муниципальный район «Заполярный район»</w:t>
      </w:r>
      <w:r w:rsidR="00541652">
        <w:rPr>
          <w:sz w:val="26"/>
          <w:szCs w:val="26"/>
        </w:rPr>
        <w:t xml:space="preserve">. </w:t>
      </w:r>
    </w:p>
    <w:p w:rsidR="00E72C2E" w:rsidRDefault="00E72C2E" w:rsidP="00EE6E2E">
      <w:pPr>
        <w:jc w:val="both"/>
        <w:rPr>
          <w:sz w:val="26"/>
          <w:szCs w:val="26"/>
        </w:rPr>
      </w:pPr>
    </w:p>
    <w:p w:rsidR="0079385A" w:rsidRDefault="0079385A" w:rsidP="00EE6E2E">
      <w:pPr>
        <w:jc w:val="both"/>
        <w:rPr>
          <w:sz w:val="26"/>
          <w:szCs w:val="26"/>
        </w:rPr>
      </w:pPr>
    </w:p>
    <w:p w:rsidR="00EE6E2E" w:rsidRPr="00BB4CE2" w:rsidRDefault="004C4405" w:rsidP="00ED4BCC">
      <w:pPr>
        <w:rPr>
          <w:sz w:val="26"/>
          <w:szCs w:val="26"/>
        </w:rPr>
      </w:pPr>
      <w:r>
        <w:rPr>
          <w:sz w:val="26"/>
          <w:szCs w:val="26"/>
        </w:rPr>
        <w:t>Гл</w:t>
      </w:r>
      <w:r w:rsidR="00ED4BCC" w:rsidRPr="00BB4CE2">
        <w:rPr>
          <w:sz w:val="26"/>
          <w:szCs w:val="26"/>
        </w:rPr>
        <w:t xml:space="preserve">ава </w:t>
      </w:r>
      <w:r w:rsidR="00EE6E2E" w:rsidRPr="00BB4CE2">
        <w:rPr>
          <w:sz w:val="26"/>
          <w:szCs w:val="26"/>
        </w:rPr>
        <w:t xml:space="preserve">Администрации </w:t>
      </w:r>
    </w:p>
    <w:p w:rsidR="00BA17DC" w:rsidRDefault="00541652" w:rsidP="00291600">
      <w:pPr>
        <w:rPr>
          <w:sz w:val="26"/>
          <w:szCs w:val="26"/>
        </w:rPr>
      </w:pPr>
      <w:r>
        <w:rPr>
          <w:sz w:val="26"/>
          <w:szCs w:val="26"/>
        </w:rPr>
        <w:t>Заполярного</w:t>
      </w:r>
      <w:r w:rsidR="00ED4BCC" w:rsidRPr="00BB4CE2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="00ED4BCC" w:rsidRPr="00BB4CE2">
        <w:rPr>
          <w:sz w:val="26"/>
          <w:szCs w:val="26"/>
        </w:rPr>
        <w:tab/>
      </w:r>
      <w:r w:rsidR="00EE6E2E" w:rsidRPr="00BB4CE2">
        <w:rPr>
          <w:sz w:val="26"/>
          <w:szCs w:val="26"/>
        </w:rPr>
        <w:t xml:space="preserve">           </w:t>
      </w:r>
      <w:r w:rsidR="00BB4CE2">
        <w:rPr>
          <w:sz w:val="26"/>
          <w:szCs w:val="26"/>
        </w:rPr>
        <w:t xml:space="preserve">               </w:t>
      </w:r>
      <w:r w:rsidR="00EE6E2E" w:rsidRPr="00BB4CE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                </w:t>
      </w:r>
      <w:r w:rsidR="00EE6E2E" w:rsidRPr="00BB4CE2">
        <w:rPr>
          <w:sz w:val="26"/>
          <w:szCs w:val="26"/>
        </w:rPr>
        <w:t>О.Е. Холодов</w:t>
      </w:r>
    </w:p>
    <w:sectPr w:rsidR="00BA17DC" w:rsidSect="00D52637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AEA" w:rsidRDefault="00910AEA" w:rsidP="00D52637">
      <w:r>
        <w:separator/>
      </w:r>
    </w:p>
  </w:endnote>
  <w:endnote w:type="continuationSeparator" w:id="0">
    <w:p w:rsidR="00910AEA" w:rsidRDefault="00910AEA" w:rsidP="00D5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AEA" w:rsidRDefault="00910AEA" w:rsidP="00D52637">
      <w:r>
        <w:separator/>
      </w:r>
    </w:p>
  </w:footnote>
  <w:footnote w:type="continuationSeparator" w:id="0">
    <w:p w:rsidR="00910AEA" w:rsidRDefault="00910AEA" w:rsidP="00D52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6641766"/>
      <w:docPartObj>
        <w:docPartGallery w:val="Page Numbers (Top of Page)"/>
        <w:docPartUnique/>
      </w:docPartObj>
    </w:sdtPr>
    <w:sdtEndPr/>
    <w:sdtContent>
      <w:p w:rsidR="007B369D" w:rsidRDefault="007B369D" w:rsidP="00D52637">
        <w:pPr>
          <w:pStyle w:val="a7"/>
          <w:jc w:val="center"/>
        </w:pPr>
        <w:r>
          <w:t xml:space="preserve"> </w:t>
        </w:r>
      </w:p>
    </w:sdtContent>
  </w:sdt>
  <w:p w:rsidR="007B369D" w:rsidRDefault="007B36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C6880"/>
    <w:multiLevelType w:val="hybridMultilevel"/>
    <w:tmpl w:val="AAFAD7A6"/>
    <w:lvl w:ilvl="0" w:tplc="7076DC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C1EEE"/>
    <w:multiLevelType w:val="hybridMultilevel"/>
    <w:tmpl w:val="442E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01D66"/>
    <w:multiLevelType w:val="hybridMultilevel"/>
    <w:tmpl w:val="9580F062"/>
    <w:lvl w:ilvl="0" w:tplc="19622A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96566DC"/>
    <w:multiLevelType w:val="hybridMultilevel"/>
    <w:tmpl w:val="7D546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E79D1"/>
    <w:multiLevelType w:val="hybridMultilevel"/>
    <w:tmpl w:val="36F013B0"/>
    <w:lvl w:ilvl="0" w:tplc="4912C8E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D5A"/>
    <w:rsid w:val="000C116A"/>
    <w:rsid w:val="001414DB"/>
    <w:rsid w:val="001510F0"/>
    <w:rsid w:val="00187970"/>
    <w:rsid w:val="0020382D"/>
    <w:rsid w:val="002274FE"/>
    <w:rsid w:val="002476FF"/>
    <w:rsid w:val="00274E72"/>
    <w:rsid w:val="00283754"/>
    <w:rsid w:val="00291600"/>
    <w:rsid w:val="002F2316"/>
    <w:rsid w:val="00303F7F"/>
    <w:rsid w:val="00303FCC"/>
    <w:rsid w:val="00330208"/>
    <w:rsid w:val="00360D5A"/>
    <w:rsid w:val="003E7812"/>
    <w:rsid w:val="004030F3"/>
    <w:rsid w:val="00463165"/>
    <w:rsid w:val="00483E3E"/>
    <w:rsid w:val="004957EC"/>
    <w:rsid w:val="004A0B9A"/>
    <w:rsid w:val="004A4130"/>
    <w:rsid w:val="004C2D3F"/>
    <w:rsid w:val="004C4405"/>
    <w:rsid w:val="005238AD"/>
    <w:rsid w:val="00541652"/>
    <w:rsid w:val="0058757F"/>
    <w:rsid w:val="005C144A"/>
    <w:rsid w:val="005C6336"/>
    <w:rsid w:val="005D15D3"/>
    <w:rsid w:val="005E779A"/>
    <w:rsid w:val="005F17FE"/>
    <w:rsid w:val="00613E3E"/>
    <w:rsid w:val="00620A90"/>
    <w:rsid w:val="00693ADA"/>
    <w:rsid w:val="006B5249"/>
    <w:rsid w:val="007017C2"/>
    <w:rsid w:val="00736412"/>
    <w:rsid w:val="0075089E"/>
    <w:rsid w:val="00751F5F"/>
    <w:rsid w:val="0079385A"/>
    <w:rsid w:val="007B369D"/>
    <w:rsid w:val="007B4922"/>
    <w:rsid w:val="007C644B"/>
    <w:rsid w:val="007D5645"/>
    <w:rsid w:val="007F5BD3"/>
    <w:rsid w:val="00803EEB"/>
    <w:rsid w:val="0084473D"/>
    <w:rsid w:val="008A5E2E"/>
    <w:rsid w:val="00900E58"/>
    <w:rsid w:val="00910AEA"/>
    <w:rsid w:val="00954703"/>
    <w:rsid w:val="00972746"/>
    <w:rsid w:val="00982D35"/>
    <w:rsid w:val="009866CC"/>
    <w:rsid w:val="009A4CB9"/>
    <w:rsid w:val="009C7138"/>
    <w:rsid w:val="009F0FA5"/>
    <w:rsid w:val="00A2095B"/>
    <w:rsid w:val="00A342A7"/>
    <w:rsid w:val="00A5320A"/>
    <w:rsid w:val="00A65868"/>
    <w:rsid w:val="00A84A70"/>
    <w:rsid w:val="00AB0F7B"/>
    <w:rsid w:val="00AC5AE4"/>
    <w:rsid w:val="00AD1655"/>
    <w:rsid w:val="00AE103C"/>
    <w:rsid w:val="00B030CD"/>
    <w:rsid w:val="00B718AA"/>
    <w:rsid w:val="00BA17DC"/>
    <w:rsid w:val="00BB4CE2"/>
    <w:rsid w:val="00BB5D93"/>
    <w:rsid w:val="00BD4686"/>
    <w:rsid w:val="00C00C03"/>
    <w:rsid w:val="00C365CB"/>
    <w:rsid w:val="00C52A66"/>
    <w:rsid w:val="00C5754F"/>
    <w:rsid w:val="00C66230"/>
    <w:rsid w:val="00C87905"/>
    <w:rsid w:val="00CA57CC"/>
    <w:rsid w:val="00CB3595"/>
    <w:rsid w:val="00CF30C0"/>
    <w:rsid w:val="00D30AB3"/>
    <w:rsid w:val="00D43C00"/>
    <w:rsid w:val="00D46E87"/>
    <w:rsid w:val="00D52637"/>
    <w:rsid w:val="00DC29E1"/>
    <w:rsid w:val="00DC4ACA"/>
    <w:rsid w:val="00DE62C1"/>
    <w:rsid w:val="00E03B4B"/>
    <w:rsid w:val="00E323E7"/>
    <w:rsid w:val="00E56379"/>
    <w:rsid w:val="00E6001A"/>
    <w:rsid w:val="00E662F3"/>
    <w:rsid w:val="00E70F31"/>
    <w:rsid w:val="00E72C2E"/>
    <w:rsid w:val="00E900AE"/>
    <w:rsid w:val="00ED4BCC"/>
    <w:rsid w:val="00EE3096"/>
    <w:rsid w:val="00EE524E"/>
    <w:rsid w:val="00EE6E2E"/>
    <w:rsid w:val="00F01D5D"/>
    <w:rsid w:val="00F42657"/>
    <w:rsid w:val="00F427FC"/>
    <w:rsid w:val="00F64D8F"/>
    <w:rsid w:val="00F83604"/>
    <w:rsid w:val="00F95DE4"/>
    <w:rsid w:val="00FB0152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72C2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26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637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526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263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F427FC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72C2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26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637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526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263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F427FC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r2\&#1054;&#1041;&#1052;&#1045;&#1053;%20&#1044;&#1054;&#1050;&#1059;&#1052;&#1045;&#1053;&#1058;&#1040;&#1052;&#1048;\&#1041;&#1083;&#1072;&#1085;&#1082;&#1080;\&#1073;&#1083;&#1072;&#1085;&#1082;%20&#1087;&#1086;&#1089;&#1090;.%20&#1040;&#107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5009E-71EC-47E0-BD53-A28997E8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пост. Адм</Template>
  <TotalTime>1</TotalTime>
  <Pages>1</Pages>
  <Words>302</Words>
  <Characters>1726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usachevatu</dc:creator>
  <cp:lastModifiedBy>Бабикова Юлия Николаевна</cp:lastModifiedBy>
  <cp:revision>2</cp:revision>
  <cp:lastPrinted>2016-07-22T05:55:00Z</cp:lastPrinted>
  <dcterms:created xsi:type="dcterms:W3CDTF">2016-10-14T11:33:00Z</dcterms:created>
  <dcterms:modified xsi:type="dcterms:W3CDTF">2016-10-14T11:33:00Z</dcterms:modified>
</cp:coreProperties>
</file>